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8657A" w:rsidRPr="00C017DF" w14:paraId="4A2ECEF9" w14:textId="77777777" w:rsidTr="00AE3503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1265B3A" w14:textId="77777777" w:rsidR="0088657A" w:rsidRPr="006E3F12" w:rsidRDefault="0088657A" w:rsidP="00EF34E6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786A51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ZZ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3779E0D" w14:textId="77777777" w:rsidR="0088657A" w:rsidRPr="005D277D" w:rsidRDefault="0088657A" w:rsidP="00EF34E6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F70B9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AE3503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84D33D" w14:textId="77777777" w:rsidR="0088657A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A878C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096D7C24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0C70E6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9CF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DB5A7F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0CFA8ED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5D61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9324AD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8657A" w:rsidRPr="00C017DF" w14:paraId="0E87600E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840226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F73D10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926178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561CC7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3EEE300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8657A" w:rsidRPr="00C017DF" w14:paraId="75DFFC98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A7C9F8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A00B87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8B260F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E3E972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238BE0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DAD8653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CEA476F" w14:textId="77777777" w:rsidR="0088657A" w:rsidRPr="00C017DF" w:rsidRDefault="0088657A" w:rsidP="00EF34E6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2C33CA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6FB7A0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85862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578930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4BF22EDF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50717FD" w14:textId="77777777" w:rsidR="0088657A" w:rsidRPr="00C017DF" w:rsidRDefault="0088657A" w:rsidP="008865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C3005D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095E285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C3F1E1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C7191C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71134C53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4FD07F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A27583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70D6E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DF1455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FE0A5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BDEE56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226839B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C63F6E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204B5C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9BF027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FCE614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76B6A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44A518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A93A9F2" w14:textId="77777777" w:rsidR="00D924C1" w:rsidRDefault="00D924C1" w:rsidP="00254188">
      <w:pPr>
        <w:rPr>
          <w:rFonts w:ascii="Arial" w:hAnsi="Arial" w:cs="Arial"/>
          <w:b/>
          <w:bCs/>
          <w:sz w:val="20"/>
          <w:szCs w:val="20"/>
        </w:rPr>
      </w:pPr>
    </w:p>
    <w:p w14:paraId="0DEBA48D" w14:textId="77777777" w:rsidR="00254188" w:rsidRDefault="00D924C1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1 minuut</w:t>
      </w:r>
      <w:r w:rsidR="00921A96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4741"/>
        <w:gridCol w:w="1589"/>
      </w:tblGrid>
      <w:tr w:rsidR="00DF4617" w:rsidRPr="00632FD1" w14:paraId="43C9C116" w14:textId="77777777" w:rsidTr="00632FD1">
        <w:tc>
          <w:tcPr>
            <w:tcW w:w="3164" w:type="dxa"/>
            <w:shd w:val="clear" w:color="auto" w:fill="auto"/>
          </w:tcPr>
          <w:p w14:paraId="24145D9C" w14:textId="77777777" w:rsidR="00DF4617" w:rsidRPr="00632FD1" w:rsidRDefault="00DF4617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Oefeningen </w:t>
            </w:r>
          </w:p>
        </w:tc>
        <w:tc>
          <w:tcPr>
            <w:tcW w:w="4741" w:type="dxa"/>
            <w:shd w:val="clear" w:color="auto" w:fill="auto"/>
          </w:tcPr>
          <w:p w14:paraId="3C57FFD7" w14:textId="77777777" w:rsidR="00DF4617" w:rsidRPr="00632FD1" w:rsidRDefault="00AA68B4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>Opmerkingen</w:t>
            </w:r>
          </w:p>
        </w:tc>
        <w:tc>
          <w:tcPr>
            <w:tcW w:w="1589" w:type="dxa"/>
            <w:shd w:val="clear" w:color="auto" w:fill="auto"/>
          </w:tcPr>
          <w:p w14:paraId="16FEB09A" w14:textId="77777777" w:rsidR="00DF4617" w:rsidRPr="00632FD1" w:rsidRDefault="00A27299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</w:t>
            </w:r>
          </w:p>
        </w:tc>
      </w:tr>
      <w:tr w:rsidR="00DF4617" w:rsidRPr="00632FD1" w14:paraId="3B5C0879" w14:textId="77777777" w:rsidTr="008A1D6E">
        <w:trPr>
          <w:trHeight w:val="573"/>
        </w:trPr>
        <w:tc>
          <w:tcPr>
            <w:tcW w:w="3164" w:type="dxa"/>
            <w:shd w:val="clear" w:color="auto" w:fill="auto"/>
            <w:vAlign w:val="center"/>
          </w:tcPr>
          <w:p w14:paraId="2E014B39" w14:textId="3C353595" w:rsidR="00AA68B4" w:rsidRPr="00632FD1" w:rsidRDefault="005B08BE" w:rsidP="005B0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A68B4" w:rsidRPr="00632FD1">
              <w:rPr>
                <w:rFonts w:ascii="Arial" w:hAnsi="Arial" w:cs="Arial"/>
                <w:sz w:val="20"/>
                <w:szCs w:val="20"/>
              </w:rPr>
              <w:t>chterwaarts staan</w:t>
            </w:r>
          </w:p>
        </w:tc>
        <w:tc>
          <w:tcPr>
            <w:tcW w:w="4741" w:type="dxa"/>
            <w:shd w:val="clear" w:color="auto" w:fill="auto"/>
          </w:tcPr>
          <w:p w14:paraId="02AFA892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7E29ADE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531D2034" w14:textId="77777777" w:rsidTr="008A1D6E">
        <w:trPr>
          <w:trHeight w:val="553"/>
        </w:trPr>
        <w:tc>
          <w:tcPr>
            <w:tcW w:w="3164" w:type="dxa"/>
            <w:shd w:val="clear" w:color="auto" w:fill="auto"/>
            <w:vAlign w:val="center"/>
          </w:tcPr>
          <w:p w14:paraId="54BDE1EC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Radslag beweging van hals naar rug</w:t>
            </w:r>
          </w:p>
        </w:tc>
        <w:tc>
          <w:tcPr>
            <w:tcW w:w="4741" w:type="dxa"/>
            <w:shd w:val="clear" w:color="auto" w:fill="auto"/>
          </w:tcPr>
          <w:p w14:paraId="1390FE04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6DACC8" w14:textId="77777777" w:rsidR="0098793F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8A3984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0FCD540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1EDCAC6F" w14:textId="77777777" w:rsidTr="008A1D6E">
        <w:trPr>
          <w:trHeight w:val="420"/>
        </w:trPr>
        <w:tc>
          <w:tcPr>
            <w:tcW w:w="3164" w:type="dxa"/>
            <w:shd w:val="clear" w:color="auto" w:fill="auto"/>
            <w:vAlign w:val="center"/>
          </w:tcPr>
          <w:p w14:paraId="1F69434F" w14:textId="77777777" w:rsidR="00D0427D" w:rsidRPr="008A1D6E" w:rsidRDefault="00C37E43" w:rsidP="005B08B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196B8F">
              <w:rPr>
                <w:rFonts w:ascii="Arial" w:hAnsi="Arial" w:cs="Arial"/>
                <w:bCs/>
                <w:sz w:val="20"/>
                <w:szCs w:val="20"/>
              </w:rPr>
              <w:t>Onderarmst</w:t>
            </w:r>
            <w:r w:rsidR="008A1D6E">
              <w:rPr>
                <w:rFonts w:ascii="Arial" w:hAnsi="Arial" w:cs="Arial"/>
                <w:bCs/>
                <w:sz w:val="20"/>
                <w:szCs w:val="20"/>
              </w:rPr>
              <w:t>and</w:t>
            </w:r>
          </w:p>
        </w:tc>
        <w:tc>
          <w:tcPr>
            <w:tcW w:w="4741" w:type="dxa"/>
            <w:shd w:val="clear" w:color="auto" w:fill="auto"/>
          </w:tcPr>
          <w:p w14:paraId="2447EE11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84B6C6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589" w:type="dxa"/>
            <w:shd w:val="clear" w:color="auto" w:fill="auto"/>
          </w:tcPr>
          <w:p w14:paraId="5C64B76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42FB8F3D" w14:textId="77777777" w:rsidTr="008A1D6E">
        <w:trPr>
          <w:trHeight w:val="696"/>
        </w:trPr>
        <w:tc>
          <w:tcPr>
            <w:tcW w:w="3164" w:type="dxa"/>
            <w:shd w:val="clear" w:color="auto" w:fill="auto"/>
            <w:vAlign w:val="center"/>
          </w:tcPr>
          <w:p w14:paraId="12CFD2C7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Sprong tot schouderstand op de rug</w:t>
            </w:r>
          </w:p>
        </w:tc>
        <w:tc>
          <w:tcPr>
            <w:tcW w:w="4741" w:type="dxa"/>
            <w:shd w:val="clear" w:color="auto" w:fill="auto"/>
          </w:tcPr>
          <w:p w14:paraId="49D5D577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B6B0069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16E4BFD4" w14:textId="77777777" w:rsidTr="008A1D6E">
        <w:trPr>
          <w:trHeight w:val="422"/>
        </w:trPr>
        <w:tc>
          <w:tcPr>
            <w:tcW w:w="3164" w:type="dxa"/>
            <w:shd w:val="clear" w:color="auto" w:fill="auto"/>
            <w:vAlign w:val="center"/>
          </w:tcPr>
          <w:p w14:paraId="47B301DC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Achterwaartse naald op de rug</w:t>
            </w:r>
          </w:p>
        </w:tc>
        <w:tc>
          <w:tcPr>
            <w:tcW w:w="4741" w:type="dxa"/>
            <w:shd w:val="clear" w:color="auto" w:fill="auto"/>
          </w:tcPr>
          <w:p w14:paraId="395B2193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23D745" w14:textId="77777777" w:rsidR="0098793F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066E3A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1BBF59CD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FDDE3" w14:textId="77777777" w:rsidR="00C017DF" w:rsidRDefault="00C017DF" w:rsidP="00C017D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67"/>
        <w:gridCol w:w="1276"/>
        <w:gridCol w:w="425"/>
        <w:gridCol w:w="851"/>
        <w:gridCol w:w="850"/>
        <w:gridCol w:w="1560"/>
        <w:gridCol w:w="567"/>
        <w:gridCol w:w="1022"/>
      </w:tblGrid>
      <w:tr w:rsidR="00D0427D" w:rsidRPr="00632FD1" w14:paraId="3A33254E" w14:textId="77777777" w:rsidTr="00632FD1">
        <w:tc>
          <w:tcPr>
            <w:tcW w:w="9494" w:type="dxa"/>
            <w:gridSpan w:val="9"/>
            <w:shd w:val="clear" w:color="auto" w:fill="auto"/>
          </w:tcPr>
          <w:p w14:paraId="70103E4E" w14:textId="77777777" w:rsidR="00D0427D" w:rsidRPr="00632FD1" w:rsidRDefault="00D0427D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Uitvoering van extra oefeningen </w:t>
            </w:r>
          </w:p>
        </w:tc>
      </w:tr>
      <w:tr w:rsidR="00D0427D" w:rsidRPr="00632FD1" w14:paraId="78971B1A" w14:textId="77777777" w:rsidTr="00632FD1">
        <w:tc>
          <w:tcPr>
            <w:tcW w:w="9494" w:type="dxa"/>
            <w:gridSpan w:val="9"/>
            <w:shd w:val="clear" w:color="auto" w:fill="auto"/>
          </w:tcPr>
          <w:p w14:paraId="572AFBA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Opmerkingen</w:t>
            </w:r>
          </w:p>
          <w:p w14:paraId="2703FE3F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3D778C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202CB2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5F85A6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018" w:rsidRPr="00632FD1" w14:paraId="7938F01D" w14:textId="77777777" w:rsidTr="00C82018">
        <w:tc>
          <w:tcPr>
            <w:tcW w:w="2376" w:type="dxa"/>
            <w:shd w:val="clear" w:color="auto" w:fill="auto"/>
            <w:vAlign w:val="center"/>
          </w:tcPr>
          <w:p w14:paraId="57F7A091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 aftrekpunten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D7B8B6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D5F662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a</w:t>
            </w:r>
            <w:r w:rsidRPr="00632FD1">
              <w:rPr>
                <w:rFonts w:ascii="Arial" w:hAnsi="Arial" w:cs="Arial"/>
                <w:sz w:val="20"/>
                <w:szCs w:val="20"/>
              </w:rPr>
              <w:t>antal oefeningen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59E664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E86D8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EE720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B5A5F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aftrekken v</w:t>
            </w:r>
            <w:r w:rsidRPr="00632FD1">
              <w:rPr>
                <w:rFonts w:ascii="Arial" w:hAnsi="Arial" w:cs="Arial"/>
                <w:sz w:val="20"/>
                <w:szCs w:val="20"/>
              </w:rPr>
              <w:t>an 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CF1C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2C48BED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210F5732" w14:textId="77777777" w:rsidTr="00632FD1">
        <w:tc>
          <w:tcPr>
            <w:tcW w:w="8472" w:type="dxa"/>
            <w:gridSpan w:val="8"/>
            <w:shd w:val="clear" w:color="auto" w:fill="auto"/>
          </w:tcPr>
          <w:p w14:paraId="186093D4" w14:textId="77777777" w:rsidR="00D0427D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Aftrekpunten voor vallen</w:t>
            </w:r>
          </w:p>
          <w:p w14:paraId="4C13F944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354E89F5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27B270AF" w14:textId="77777777" w:rsidTr="00632FD1">
        <w:tc>
          <w:tcPr>
            <w:tcW w:w="8472" w:type="dxa"/>
            <w:gridSpan w:val="8"/>
            <w:shd w:val="clear" w:color="auto" w:fill="auto"/>
          </w:tcPr>
          <w:p w14:paraId="6490CED0" w14:textId="77777777" w:rsidR="0098793F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</w:t>
            </w:r>
          </w:p>
          <w:p w14:paraId="225ADD8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shd w:val="clear" w:color="auto" w:fill="auto"/>
          </w:tcPr>
          <w:p w14:paraId="12F04C79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99C24B" w14:textId="77777777" w:rsidR="00EB6FC9" w:rsidRPr="00DC5E0C" w:rsidRDefault="00DC5E0C" w:rsidP="00DC5E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Totaal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/ 6 </w:t>
      </w:r>
      <w:r>
        <w:rPr>
          <w:rFonts w:ascii="Arial" w:hAnsi="Arial" w:cs="Arial"/>
          <w:b/>
          <w:sz w:val="20"/>
          <w:szCs w:val="20"/>
        </w:rPr>
        <w:t>=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992"/>
      </w:tblGrid>
      <w:tr w:rsidR="007B4170" w:rsidRPr="00AE02E5" w14:paraId="5FBE29A1" w14:textId="77777777" w:rsidTr="0098793F">
        <w:tc>
          <w:tcPr>
            <w:tcW w:w="3885" w:type="dxa"/>
            <w:shd w:val="clear" w:color="auto" w:fill="auto"/>
          </w:tcPr>
          <w:p w14:paraId="3CBF6D1F" w14:textId="77777777" w:rsidR="007B4170" w:rsidRPr="00AE02E5" w:rsidRDefault="00CE3281" w:rsidP="00A272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br/>
            </w:r>
            <w:r w:rsidR="00A27299">
              <w:rPr>
                <w:rFonts w:ascii="Arial" w:hAnsi="Arial" w:cs="Arial"/>
                <w:b/>
                <w:sz w:val="20"/>
                <w:szCs w:val="20"/>
              </w:rPr>
              <w:t xml:space="preserve">Cijfer </w:t>
            </w:r>
            <w:r w:rsidR="00D0427D">
              <w:rPr>
                <w:rFonts w:ascii="Arial" w:hAnsi="Arial" w:cs="Arial"/>
                <w:b/>
                <w:sz w:val="20"/>
                <w:szCs w:val="20"/>
              </w:rPr>
              <w:t xml:space="preserve">uitvoering oefeningen </w:t>
            </w:r>
            <w:r w:rsidRPr="00AE02E5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992" w:type="dxa"/>
            <w:shd w:val="clear" w:color="auto" w:fill="auto"/>
          </w:tcPr>
          <w:p w14:paraId="16CA08BE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4FDFB4" w14:textId="77777777" w:rsidR="0098793F" w:rsidRDefault="0098793F" w:rsidP="00C017DF">
      <w:pPr>
        <w:rPr>
          <w:rFonts w:ascii="Arial" w:hAnsi="Arial" w:cs="Arial"/>
          <w:sz w:val="20"/>
          <w:szCs w:val="20"/>
        </w:rPr>
      </w:pPr>
    </w:p>
    <w:p w14:paraId="1C45CA8B" w14:textId="77777777" w:rsidR="00007C58" w:rsidRPr="00E362E3" w:rsidRDefault="006A6194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C1FD838">
          <v:line id="_x0000_s1047" style="position:absolute;z-index:251656704" from="-38.25pt,5.1pt" to="519.75pt,5.1pt">
            <v:stroke dashstyle="1 1" endcap="round"/>
          </v:line>
        </w:pict>
      </w:r>
    </w:p>
    <w:p w14:paraId="3C77FB48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1EFC941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08A31F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166B44E" w14:textId="77777777" w:rsidR="00227773" w:rsidRPr="00AC5736" w:rsidRDefault="006A6194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7CB6CBE9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BB9953F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88657A">
      <w:headerReference w:type="default" r:id="rId11"/>
      <w:footerReference w:type="even" r:id="rId12"/>
      <w:footerReference w:type="default" r:id="rId13"/>
      <w:pgSz w:w="11906" w:h="16838"/>
      <w:pgMar w:top="3092" w:right="1418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AFA1" w14:textId="77777777" w:rsidR="00590934" w:rsidRDefault="00590934">
      <w:r>
        <w:separator/>
      </w:r>
    </w:p>
  </w:endnote>
  <w:endnote w:type="continuationSeparator" w:id="0">
    <w:p w14:paraId="273E515B" w14:textId="77777777" w:rsidR="00590934" w:rsidRDefault="0059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519A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8E43F23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9809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98793F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283B6EB5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B12DCA4" w14:textId="2D329252" w:rsidR="00D00ED8" w:rsidRPr="00AE3503" w:rsidRDefault="008A1D6E" w:rsidP="00AE3503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D178E5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3F11" w14:textId="77777777" w:rsidR="00590934" w:rsidRDefault="00590934">
      <w:r>
        <w:separator/>
      </w:r>
    </w:p>
  </w:footnote>
  <w:footnote w:type="continuationSeparator" w:id="0">
    <w:p w14:paraId="3C5FED14" w14:textId="77777777" w:rsidR="00590934" w:rsidRDefault="00590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D077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71464224" w14:textId="77777777" w:rsidR="0050736E" w:rsidRPr="00D436E8" w:rsidRDefault="006A6194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FEFD755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F2498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39EE7D9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0D55E1B4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E4E8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853B7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Technische Test </w:t>
                </w:r>
                <w:r w:rsidR="00AE369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32C07EEC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1DD1F6FB" w14:textId="77777777" w:rsidR="00D02BAE" w:rsidRPr="00D02BAE" w:rsidRDefault="00D02BAE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D02BAE">
                  <w:rPr>
                    <w:rFonts w:ascii="Arial" w:hAnsi="Arial" w:cs="Arial"/>
                    <w:b/>
                    <w:sz w:val="22"/>
                    <w:szCs w:val="22"/>
                  </w:rPr>
                  <w:t>Solo klasse ZZ</w:t>
                </w:r>
              </w:p>
              <w:p w14:paraId="1AFCCD75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0564376">
    <w:abstractNumId w:val="2"/>
  </w:num>
  <w:num w:numId="2" w16cid:durableId="512064698">
    <w:abstractNumId w:val="9"/>
  </w:num>
  <w:num w:numId="3" w16cid:durableId="768743983">
    <w:abstractNumId w:val="3"/>
  </w:num>
  <w:num w:numId="4" w16cid:durableId="1088313647">
    <w:abstractNumId w:val="13"/>
  </w:num>
  <w:num w:numId="5" w16cid:durableId="896626983">
    <w:abstractNumId w:val="11"/>
  </w:num>
  <w:num w:numId="6" w16cid:durableId="577594294">
    <w:abstractNumId w:val="10"/>
  </w:num>
  <w:num w:numId="7" w16cid:durableId="20209890">
    <w:abstractNumId w:val="5"/>
  </w:num>
  <w:num w:numId="8" w16cid:durableId="191262837">
    <w:abstractNumId w:val="4"/>
  </w:num>
  <w:num w:numId="9" w16cid:durableId="2015767892">
    <w:abstractNumId w:val="12"/>
  </w:num>
  <w:num w:numId="10" w16cid:durableId="646013678">
    <w:abstractNumId w:val="6"/>
  </w:num>
  <w:num w:numId="11" w16cid:durableId="18147555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62800717">
    <w:abstractNumId w:val="8"/>
  </w:num>
  <w:num w:numId="13" w16cid:durableId="1705865011">
    <w:abstractNumId w:val="0"/>
  </w:num>
  <w:num w:numId="14" w16cid:durableId="14024072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9oBBu631pwTrv4EkwunyG7R9Tni3ybuwd4QPR1XffOsyTmwm96P5dBOrm6JN3Qy1pDKTbwZ75qIGSkjUr3iykg==" w:salt="k0qsvPuN948d1mvlgnBvOw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A780E"/>
    <w:rsid w:val="000B4204"/>
    <w:rsid w:val="000C51B1"/>
    <w:rsid w:val="000E6DE8"/>
    <w:rsid w:val="000E7734"/>
    <w:rsid w:val="00124764"/>
    <w:rsid w:val="001358F1"/>
    <w:rsid w:val="001462C9"/>
    <w:rsid w:val="0018201D"/>
    <w:rsid w:val="00196B8F"/>
    <w:rsid w:val="00197D0B"/>
    <w:rsid w:val="001A5483"/>
    <w:rsid w:val="001C46B3"/>
    <w:rsid w:val="00210F01"/>
    <w:rsid w:val="00227773"/>
    <w:rsid w:val="00244AAB"/>
    <w:rsid w:val="0025279C"/>
    <w:rsid w:val="00254188"/>
    <w:rsid w:val="00255C21"/>
    <w:rsid w:val="00261787"/>
    <w:rsid w:val="002715D6"/>
    <w:rsid w:val="002E2D4B"/>
    <w:rsid w:val="00347475"/>
    <w:rsid w:val="00365959"/>
    <w:rsid w:val="00373F1F"/>
    <w:rsid w:val="003747C1"/>
    <w:rsid w:val="003943FF"/>
    <w:rsid w:val="00395EFA"/>
    <w:rsid w:val="003E3299"/>
    <w:rsid w:val="00403C13"/>
    <w:rsid w:val="00432544"/>
    <w:rsid w:val="0043403F"/>
    <w:rsid w:val="00482264"/>
    <w:rsid w:val="00487D43"/>
    <w:rsid w:val="00495F56"/>
    <w:rsid w:val="004B4064"/>
    <w:rsid w:val="0050736E"/>
    <w:rsid w:val="005441DD"/>
    <w:rsid w:val="0054511E"/>
    <w:rsid w:val="00552550"/>
    <w:rsid w:val="005538BF"/>
    <w:rsid w:val="00580B78"/>
    <w:rsid w:val="00590934"/>
    <w:rsid w:val="005B08BE"/>
    <w:rsid w:val="005C1E53"/>
    <w:rsid w:val="00615814"/>
    <w:rsid w:val="00632FD1"/>
    <w:rsid w:val="006A6194"/>
    <w:rsid w:val="006B7AE8"/>
    <w:rsid w:val="006C07D3"/>
    <w:rsid w:val="006D6741"/>
    <w:rsid w:val="006E36AA"/>
    <w:rsid w:val="00717D6B"/>
    <w:rsid w:val="00744A50"/>
    <w:rsid w:val="00750623"/>
    <w:rsid w:val="007710AD"/>
    <w:rsid w:val="00786B44"/>
    <w:rsid w:val="00787812"/>
    <w:rsid w:val="007B4170"/>
    <w:rsid w:val="00823A72"/>
    <w:rsid w:val="00837B03"/>
    <w:rsid w:val="008452D9"/>
    <w:rsid w:val="00853B73"/>
    <w:rsid w:val="0086631C"/>
    <w:rsid w:val="00880AA9"/>
    <w:rsid w:val="00881EF6"/>
    <w:rsid w:val="008826C9"/>
    <w:rsid w:val="00884868"/>
    <w:rsid w:val="0088657A"/>
    <w:rsid w:val="008A1D6E"/>
    <w:rsid w:val="008D0AEE"/>
    <w:rsid w:val="008E3ACA"/>
    <w:rsid w:val="0090196A"/>
    <w:rsid w:val="00921A96"/>
    <w:rsid w:val="0098793F"/>
    <w:rsid w:val="009A0B8C"/>
    <w:rsid w:val="009A7518"/>
    <w:rsid w:val="009D7208"/>
    <w:rsid w:val="00A00732"/>
    <w:rsid w:val="00A27299"/>
    <w:rsid w:val="00A30C1B"/>
    <w:rsid w:val="00A33E3E"/>
    <w:rsid w:val="00A81890"/>
    <w:rsid w:val="00A83FDF"/>
    <w:rsid w:val="00AA68B4"/>
    <w:rsid w:val="00AB0061"/>
    <w:rsid w:val="00AB3BC5"/>
    <w:rsid w:val="00AC3BFC"/>
    <w:rsid w:val="00AC5736"/>
    <w:rsid w:val="00AE02E5"/>
    <w:rsid w:val="00AE3503"/>
    <w:rsid w:val="00AE3690"/>
    <w:rsid w:val="00AF638E"/>
    <w:rsid w:val="00B03A1C"/>
    <w:rsid w:val="00B40CDD"/>
    <w:rsid w:val="00B92AFE"/>
    <w:rsid w:val="00BA7695"/>
    <w:rsid w:val="00BB71B8"/>
    <w:rsid w:val="00BC4F8C"/>
    <w:rsid w:val="00BF1144"/>
    <w:rsid w:val="00C017DF"/>
    <w:rsid w:val="00C33A0E"/>
    <w:rsid w:val="00C37E43"/>
    <w:rsid w:val="00C5793A"/>
    <w:rsid w:val="00C82018"/>
    <w:rsid w:val="00CE167D"/>
    <w:rsid w:val="00CE3281"/>
    <w:rsid w:val="00CF5B5D"/>
    <w:rsid w:val="00D00ED8"/>
    <w:rsid w:val="00D02BAE"/>
    <w:rsid w:val="00D0427D"/>
    <w:rsid w:val="00D178E5"/>
    <w:rsid w:val="00D277FB"/>
    <w:rsid w:val="00D436E8"/>
    <w:rsid w:val="00D7052B"/>
    <w:rsid w:val="00D924C1"/>
    <w:rsid w:val="00DA5D3F"/>
    <w:rsid w:val="00DB7DCC"/>
    <w:rsid w:val="00DB7EF0"/>
    <w:rsid w:val="00DC5E0C"/>
    <w:rsid w:val="00DF4617"/>
    <w:rsid w:val="00E220F9"/>
    <w:rsid w:val="00E33DD6"/>
    <w:rsid w:val="00E362E3"/>
    <w:rsid w:val="00E629A9"/>
    <w:rsid w:val="00E80E79"/>
    <w:rsid w:val="00EA7502"/>
    <w:rsid w:val="00EB6FC9"/>
    <w:rsid w:val="00EE4E8A"/>
    <w:rsid w:val="00EF34E6"/>
    <w:rsid w:val="00EF3F22"/>
    <w:rsid w:val="00F26A9E"/>
    <w:rsid w:val="00F804C1"/>
    <w:rsid w:val="00FE6D5E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78BEAA53"/>
  <w15:chartTrackingRefBased/>
  <w15:docId w15:val="{0A69227B-31D2-4D2A-9C15-FA9012D9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C0A93-BA2E-46A4-BB8F-9BC8DC2AA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10806-FBF2-4EB2-BFDC-A15C89B146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F37F7E6-9676-4CCD-ABDC-D0F6A0E9353B}">
  <ds:schemaRefs>
    <ds:schemaRef ds:uri="http://schemas.microsoft.com/office/2006/documentManagement/types"/>
    <ds:schemaRef ds:uri="a811006f-1c16-41b7-b921-4a643f9d9ecc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e7f54076-5645-4b12-91ec-c3d4a8cb9c6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275A71-5940-4C01-92C2-ECBE72D32E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protocol-technische-test-techniek-2023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2024-02-26T13:37:00Z</dcterms:created>
  <dcterms:modified xsi:type="dcterms:W3CDTF">2025-02-28T14:50:00Z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Lisanne Kooiker-Leene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ContentTypeId">
    <vt:lpwstr>0x010100F9386A01108D374D9C638ECAF15CC501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